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720654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720654">
        <w:rPr>
          <w:sz w:val="32"/>
          <w:szCs w:val="32"/>
          <w:lang w:val="nl-NL"/>
        </w:rPr>
        <w:t>Perceel 2</w:t>
      </w:r>
      <w:r w:rsidR="00F36F56" w:rsidRPr="00720654">
        <w:rPr>
          <w:sz w:val="32"/>
          <w:szCs w:val="32"/>
          <w:lang w:val="nl-NL"/>
        </w:rPr>
        <w:t>: v</w:t>
      </w:r>
      <w:r w:rsidRPr="00720654">
        <w:rPr>
          <w:sz w:val="32"/>
          <w:szCs w:val="32"/>
          <w:lang w:val="nl-NL"/>
        </w:rPr>
        <w:t>liegtuigafhandeling</w:t>
      </w:r>
    </w:p>
    <w:p w:rsidR="004A6BF7" w:rsidRPr="0030396C" w:rsidRDefault="004A6BF7" w:rsidP="004A6BF7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326D26">
              <w:rPr>
                <w:rFonts w:ascii="Calibri" w:hAnsi="Calibri" w:cs="Calibri"/>
                <w:sz w:val="24"/>
                <w:szCs w:val="24"/>
              </w:rPr>
              <w:t xml:space="preserve"> Perceel 2</w:t>
            </w:r>
          </w:p>
          <w:p w:rsidR="0030396C" w:rsidRPr="00645A41" w:rsidRDefault="000F0185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0F0185">
              <w:rPr>
                <w:rFonts w:ascii="Calibri" w:hAnsi="Calibri" w:cs="Calibri"/>
                <w:b/>
                <w:i/>
                <w:sz w:val="24"/>
                <w:szCs w:val="24"/>
              </w:rPr>
              <w:t>Installatietechniek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965F8E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P2-K</w:t>
            </w:r>
            <w:r w:rsidR="000F0185">
              <w:rPr>
                <w:rFonts w:ascii="Calibri" w:hAnsi="Calibri" w:cs="Calibri"/>
                <w:sz w:val="44"/>
                <w:szCs w:val="44"/>
              </w:rPr>
              <w:t>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F65169" w:rsidRPr="00F65169">
              <w:rPr>
                <w:rFonts w:ascii="Calibri" w:hAnsi="Calibri" w:cs="Calibri"/>
                <w:sz w:val="18"/>
                <w:szCs w:val="18"/>
              </w:rPr>
              <w:t xml:space="preserve">P2 - K2 </w:t>
            </w:r>
            <w:r w:rsidR="000F0185" w:rsidRPr="00F65169">
              <w:rPr>
                <w:rFonts w:ascii="Calibri" w:hAnsi="Calibri" w:cs="Calibri"/>
                <w:sz w:val="18"/>
                <w:szCs w:val="18"/>
              </w:rPr>
              <w:t>Installatietechniek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0F018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</w:t>
            </w: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>t uitvoeren van een multidisciplinair infrastructureel werk, op basis van integrale ontwerp- en uitvoeringswerkzaamheden</w:t>
            </w:r>
            <w:r w:rsidR="00F6516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FE0E8C">
        <w:trPr>
          <w:trHeight w:val="135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0F0185" w:rsidP="000F0185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>De werkzaamheden zijn uitgevoerd onder toepasselijkheid van de UAV-GC 2005 (of onder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 xml:space="preserve">toepasselijkheid van gelijkwaardige administratieve voorwaarden) waarbij Gegadigde tevens was belast met het projectmanagement (dagelijkse organisatie, leiding en kwaliteitsmanagement) en waarbij Gegadigde jegens Opdrachtgever eindverantwoordelijk was. 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D67D7B">
        <w:trPr>
          <w:trHeight w:val="104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0F0185" w:rsidRPr="000F0185" w:rsidRDefault="000F0185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de scope van de opdracht:</w:t>
            </w:r>
          </w:p>
          <w:p w:rsidR="000F0185" w:rsidRPr="000F0185" w:rsidRDefault="000F0185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 xml:space="preserve">- Elektrotechnische installaties; </w:t>
            </w:r>
          </w:p>
          <w:p w:rsidR="000F0185" w:rsidRPr="000F0185" w:rsidRDefault="000F0185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>- Werktuigbouwkundige installaties;</w:t>
            </w:r>
          </w:p>
          <w:p w:rsidR="00FE0E8C" w:rsidRPr="006E2505" w:rsidRDefault="000F0185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>- Besturings-, meet- en regeltechniekinstallaties</w:t>
            </w:r>
            <w:r w:rsidR="00F6516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8F6209" w:rsidRDefault="00457000" w:rsidP="00532BF5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Het refere</w:t>
            </w:r>
            <w:r w:rsidR="006057E8">
              <w:rPr>
                <w:rFonts w:ascii="Calibri" w:hAnsi="Calibri" w:cs="Calibri"/>
                <w:sz w:val="18"/>
                <w:szCs w:val="18"/>
              </w:rPr>
              <w:t xml:space="preserve">ntieproject </w:t>
            </w:r>
            <w:r w:rsidR="00532BF5" w:rsidRPr="00532BF5">
              <w:rPr>
                <w:rFonts w:ascii="Calibri" w:hAnsi="Calibri" w:cs="Calibri"/>
                <w:sz w:val="18"/>
                <w:szCs w:val="18"/>
              </w:rPr>
              <w:t xml:space="preserve">betreft </w:t>
            </w:r>
            <w:r w:rsidR="00532BF5">
              <w:rPr>
                <w:rFonts w:ascii="Calibri" w:hAnsi="Calibri" w:cs="Calibri"/>
                <w:sz w:val="18"/>
                <w:szCs w:val="18"/>
              </w:rPr>
              <w:t xml:space="preserve">nieuwbouw of renovatie en heeft </w:t>
            </w:r>
          </w:p>
          <w:p w:rsidR="00457000" w:rsidRPr="00AF42BB" w:rsidRDefault="00532BF5" w:rsidP="00532BF5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532BF5">
              <w:rPr>
                <w:rFonts w:ascii="Calibri" w:hAnsi="Calibri" w:cs="Calibri"/>
                <w:sz w:val="18"/>
                <w:szCs w:val="18"/>
              </w:rPr>
              <w:t>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van € 2</w:t>
            </w:r>
            <w:r w:rsidR="007C3CFE">
              <w:rPr>
                <w:rFonts w:ascii="Calibri" w:hAnsi="Calibri" w:cs="Calibri"/>
                <w:sz w:val="18"/>
                <w:szCs w:val="18"/>
              </w:rPr>
              <w:t>.500.000,-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7C3CFE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3CFE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720654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F65169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F0185"/>
    <w:rsid w:val="00220881"/>
    <w:rsid w:val="0029013F"/>
    <w:rsid w:val="0030396C"/>
    <w:rsid w:val="00326D26"/>
    <w:rsid w:val="003E1A2B"/>
    <w:rsid w:val="00455CA0"/>
    <w:rsid w:val="00457000"/>
    <w:rsid w:val="004A6BF7"/>
    <w:rsid w:val="004D124E"/>
    <w:rsid w:val="00532BF5"/>
    <w:rsid w:val="0054341E"/>
    <w:rsid w:val="00555521"/>
    <w:rsid w:val="005D6558"/>
    <w:rsid w:val="006057E8"/>
    <w:rsid w:val="00626A8C"/>
    <w:rsid w:val="00645A41"/>
    <w:rsid w:val="006E2505"/>
    <w:rsid w:val="007040FC"/>
    <w:rsid w:val="00720654"/>
    <w:rsid w:val="007B14BF"/>
    <w:rsid w:val="007C3CFE"/>
    <w:rsid w:val="00810A03"/>
    <w:rsid w:val="00821E35"/>
    <w:rsid w:val="0087168D"/>
    <w:rsid w:val="008C1EE3"/>
    <w:rsid w:val="008F6209"/>
    <w:rsid w:val="00902320"/>
    <w:rsid w:val="00965F8E"/>
    <w:rsid w:val="00A17745"/>
    <w:rsid w:val="00A45C9B"/>
    <w:rsid w:val="00A948C6"/>
    <w:rsid w:val="00AF42BB"/>
    <w:rsid w:val="00B82610"/>
    <w:rsid w:val="00BC0142"/>
    <w:rsid w:val="00CB533A"/>
    <w:rsid w:val="00D2647A"/>
    <w:rsid w:val="00D67D7B"/>
    <w:rsid w:val="00DE1A38"/>
    <w:rsid w:val="00EB4182"/>
    <w:rsid w:val="00F36F56"/>
    <w:rsid w:val="00F65169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BF322-7BD8-4C8D-BABB-A3492BD3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0</TotalTime>
  <Pages>2</Pages>
  <Words>383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2017-10-25T12:36:00Z</dcterms:created>
  <dcterms:modified xsi:type="dcterms:W3CDTF">2017-10-25T18:14:00Z</dcterms:modified>
</cp:coreProperties>
</file>